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3F" w:rsidRDefault="00BB703F" w:rsidP="00BB703F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(fl.1480)</w:t>
      </w:r>
    </w:p>
    <w:p w:rsidR="00BB703F" w:rsidRDefault="00BB703F" w:rsidP="00BB703F">
      <w:pPr>
        <w:pStyle w:val="NoSpacing"/>
      </w:pPr>
      <w:r>
        <w:t>of Walbrook</w:t>
      </w:r>
      <w:bookmarkStart w:id="0" w:name="_GoBack"/>
      <w:bookmarkEnd w:id="0"/>
      <w:r>
        <w:t xml:space="preserve"> Ward, London.</w:t>
      </w:r>
    </w:p>
    <w:p w:rsidR="00BB703F" w:rsidRDefault="00BB703F" w:rsidP="00BB703F">
      <w:pPr>
        <w:pStyle w:val="NoSpacing"/>
      </w:pPr>
    </w:p>
    <w:p w:rsidR="00BB703F" w:rsidRDefault="00BB703F" w:rsidP="00BB703F">
      <w:pPr>
        <w:pStyle w:val="NoSpacing"/>
      </w:pPr>
    </w:p>
    <w:p w:rsidR="00BB703F" w:rsidRDefault="00BB703F" w:rsidP="00BB703F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BB703F" w:rsidRDefault="00BB703F" w:rsidP="00BB703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BB703F" w:rsidRDefault="00BB703F" w:rsidP="00BB703F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BB703F" w:rsidRDefault="00BB703F" w:rsidP="00BB703F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BB703F" w:rsidRDefault="00BB703F" w:rsidP="00BB703F">
      <w:pPr>
        <w:pStyle w:val="NoSpacing"/>
      </w:pPr>
    </w:p>
    <w:p w:rsidR="00BB703F" w:rsidRDefault="00BB703F" w:rsidP="00BB703F">
      <w:pPr>
        <w:pStyle w:val="NoSpacing"/>
      </w:pPr>
    </w:p>
    <w:p w:rsidR="00E47068" w:rsidRPr="00BB703F" w:rsidRDefault="00BB703F" w:rsidP="00BB703F">
      <w:pPr>
        <w:pStyle w:val="NoSpacing"/>
      </w:pPr>
      <w:r>
        <w:t>8 September 2013</w:t>
      </w:r>
    </w:p>
    <w:sectPr w:rsidR="00E47068" w:rsidRPr="00BB7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3F" w:rsidRDefault="00BB703F" w:rsidP="00920DE3">
      <w:pPr>
        <w:spacing w:after="0" w:line="240" w:lineRule="auto"/>
      </w:pPr>
      <w:r>
        <w:separator/>
      </w:r>
    </w:p>
  </w:endnote>
  <w:endnote w:type="continuationSeparator" w:id="0">
    <w:p w:rsidR="00BB703F" w:rsidRDefault="00BB70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3F" w:rsidRDefault="00BB703F" w:rsidP="00920DE3">
      <w:pPr>
        <w:spacing w:after="0" w:line="240" w:lineRule="auto"/>
      </w:pPr>
      <w:r>
        <w:separator/>
      </w:r>
    </w:p>
  </w:footnote>
  <w:footnote w:type="continuationSeparator" w:id="0">
    <w:p w:rsidR="00BB703F" w:rsidRDefault="00BB70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3F"/>
    <w:rsid w:val="00120749"/>
    <w:rsid w:val="00624CAE"/>
    <w:rsid w:val="00920DE3"/>
    <w:rsid w:val="00BB703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0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B70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2013-09-08T11:03:00Z</dcterms:created>
  <dcterms:modified xsi:type="dcterms:W3CDTF">2013-09-08T11:04:00Z</dcterms:modified>
</cp:coreProperties>
</file>